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C681B4" w14:textId="543A8224" w:rsidR="00312571" w:rsidRDefault="00312571" w:rsidP="00312571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2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221E54">
        <w:rPr>
          <w:rFonts w:ascii="Times New Roman" w:hAnsi="Times New Roman"/>
          <w:sz w:val="18"/>
          <w:szCs w:val="18"/>
        </w:rPr>
        <w:t>0</w:t>
      </w:r>
      <w:r w:rsidR="00BF18A3">
        <w:rPr>
          <w:rFonts w:ascii="Times New Roman" w:hAnsi="Times New Roman"/>
          <w:sz w:val="18"/>
          <w:szCs w:val="18"/>
        </w:rPr>
        <w:t>2</w:t>
      </w:r>
      <w:r>
        <w:rPr>
          <w:rFonts w:ascii="Times New Roman" w:hAnsi="Times New Roman"/>
          <w:sz w:val="18"/>
          <w:szCs w:val="18"/>
        </w:rPr>
        <w:t>/202</w:t>
      </w:r>
      <w:r w:rsidR="00221E54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DC057D">
        <w:rPr>
          <w:rFonts w:ascii="Times New Roman" w:hAnsi="Times New Roman"/>
          <w:sz w:val="18"/>
          <w:szCs w:val="18"/>
        </w:rPr>
        <w:t>SZKOL</w:t>
      </w:r>
    </w:p>
    <w:p w14:paraId="2D6AC549" w14:textId="77777777" w:rsidR="00312571" w:rsidRDefault="00312571" w:rsidP="00312571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7103B579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bookmarkStart w:id="0" w:name="_Hlk176344487"/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OŚWIADCZENIE</w:t>
      </w:r>
    </w:p>
    <w:p w14:paraId="3655CDE1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DOTYCZĄCE POWIĄZAŃ KAPITAŁOWYCH I OSOBOWYCH</w:t>
      </w:r>
    </w:p>
    <w:p w14:paraId="14C8125F" w14:textId="77777777" w:rsidR="00312571" w:rsidRDefault="00312571" w:rsidP="00312571">
      <w:pPr>
        <w:spacing w:after="0" w:line="276" w:lineRule="auto"/>
        <w:ind w:left="0" w:firstLine="0"/>
        <w:contextualSpacing/>
        <w:rPr>
          <w:rFonts w:ascii="Times New Roman" w:eastAsia="Calibri" w:hAnsi="Times New Roman" w:cs="Times New Roman"/>
          <w:b/>
          <w:bCs/>
          <w:sz w:val="22"/>
          <w:lang w:eastAsia="en-US"/>
        </w:rPr>
      </w:pPr>
      <w:bookmarkStart w:id="1" w:name="_Hlk176344511"/>
      <w:bookmarkEnd w:id="0"/>
    </w:p>
    <w:p w14:paraId="5A7593FC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Ja niżej podpisany(a)*:</w:t>
      </w:r>
    </w:p>
    <w:p w14:paraId="6BBB23B4" w14:textId="77777777" w:rsidR="00312571" w:rsidRDefault="00312571" w:rsidP="00312571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</w:p>
    <w:p w14:paraId="0555A595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(imię i nazwisko)</w:t>
      </w:r>
    </w:p>
    <w:p w14:paraId="41BDFBE7" w14:textId="77777777" w:rsidR="00312571" w:rsidRDefault="00312571" w:rsidP="00312571">
      <w:pPr>
        <w:spacing w:after="160" w:line="280" w:lineRule="atLeast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działając w imieniu i na rzecz:</w:t>
      </w:r>
    </w:p>
    <w:p w14:paraId="30759E4B" w14:textId="77777777" w:rsidR="00312571" w:rsidRDefault="00312571" w:rsidP="00312571">
      <w:pPr>
        <w:spacing w:after="0" w:line="280" w:lineRule="atLeast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</w:p>
    <w:p w14:paraId="2B4660C4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(nazwa/firma/ i adres Wykonawcy)</w:t>
      </w:r>
    </w:p>
    <w:bookmarkEnd w:id="1"/>
    <w:p w14:paraId="47F7A67A" w14:textId="5E7F85D2" w:rsidR="00312571" w:rsidRPr="00984BBD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W związku ze złożeniem oferty w postępowaniu </w:t>
      </w:r>
      <w:r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>dotyczącym usługi „</w:t>
      </w:r>
      <w:r w:rsidR="003614FC"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 xml:space="preserve">Szkolenia zawodowe </w:t>
      </w:r>
      <w:r w:rsid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 xml:space="preserve">z </w:t>
      </w:r>
      <w:r w:rsidR="003614FC"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>modułem równości szans kobiet i mężczyzn</w:t>
      </w:r>
      <w:r w:rsidRPr="003614FC">
        <w:rPr>
          <w:rFonts w:ascii="Times New Roman" w:eastAsia="Andale Sans UI" w:hAnsi="Times New Roman" w:cs="Times New Roman"/>
          <w:color w:val="000000" w:themeColor="text1"/>
          <w:kern w:val="2"/>
          <w:szCs w:val="20"/>
          <w:lang w:eastAsia="ja-JP" w:bidi="fa-IR"/>
        </w:rPr>
        <w:t xml:space="preserve">” 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realizowanego w ramach projektu </w:t>
      </w:r>
      <w:r w:rsidR="00984BBD" w:rsidRPr="00984BBD">
        <w:rPr>
          <w:rFonts w:ascii="Times New Roman" w:eastAsia="Calibri" w:hAnsi="Times New Roman" w:cs="Times New Roman"/>
          <w:b/>
          <w:bCs/>
          <w:color w:val="auto"/>
          <w:kern w:val="2"/>
          <w:szCs w:val="20"/>
          <w:lang w:eastAsia="en-US"/>
          <w14:ligatures w14:val="standardContextual"/>
        </w:rPr>
        <w:t>„Akademia sukcesu zawodowego”</w:t>
      </w:r>
      <w:r w:rsidR="00984BBD" w:rsidRPr="00984BBD">
        <w:rPr>
          <w:rFonts w:ascii="Times New Roman" w:eastAsia="Calibri" w:hAnsi="Times New Roman" w:cs="Times New Roman"/>
          <w:color w:val="auto"/>
          <w:kern w:val="2"/>
          <w:szCs w:val="20"/>
          <w:lang w:eastAsia="en-US"/>
          <w14:ligatures w14:val="standardContextual"/>
        </w:rPr>
        <w:t xml:space="preserve"> </w:t>
      </w:r>
      <w:r w:rsidR="00984BBD" w:rsidRPr="00984BBD">
        <w:rPr>
          <w:rFonts w:ascii="Times New Roman" w:eastAsia="Times New Roman" w:hAnsi="Times New Roman" w:cs="Times New Roman"/>
          <w:color w:val="auto"/>
          <w:szCs w:val="20"/>
          <w:lang w:eastAsia="en-US"/>
        </w:rPr>
        <w:t xml:space="preserve">, </w:t>
      </w:r>
      <w:r w:rsidR="00984BBD" w:rsidRPr="00984BBD">
        <w:rPr>
          <w:rFonts w:ascii="Times New Roman" w:eastAsia="Times New Roman" w:hAnsi="Times New Roman" w:cs="Times New Roman"/>
          <w:szCs w:val="20"/>
          <w:lang w:eastAsia="en-US"/>
        </w:rPr>
        <w:t>realizowanego przez Biuro Rachunkowe BIUREX spółka z ograniczoną odpowiedzialnością,</w:t>
      </w:r>
      <w:r w:rsidR="00984BBD" w:rsidRPr="00984BBD">
        <w:rPr>
          <w:rFonts w:ascii="Times New Roman" w:eastAsia="Times New Roman" w:hAnsi="Times New Roman" w:cs="Times New Roman"/>
          <w:color w:val="auto"/>
          <w:kern w:val="2"/>
          <w:szCs w:val="20"/>
          <w:lang w:eastAsia="zh-CN"/>
        </w:rPr>
        <w:t xml:space="preserve"> </w:t>
      </w:r>
      <w:r w:rsidR="00984BBD" w:rsidRPr="00984BBD">
        <w:rPr>
          <w:rFonts w:ascii="Times New Roman" w:eastAsia="Calibri" w:hAnsi="Times New Roman" w:cs="Times New Roman"/>
          <w:color w:val="auto"/>
          <w:kern w:val="2"/>
          <w:szCs w:val="20"/>
          <w:lang w:eastAsia="en-US"/>
          <w14:ligatures w14:val="standardContextual"/>
        </w:rPr>
        <w:t>współfinansowanego ze środków Unii Europejskiej w ramach Europejskiego Funduszu Społecznego PLUS Priorytet FESW.10.05. Aktywni na rynku pracy Działanie FESW.10.05 Zrównoważony rynek pracy – nowa „JA” regionalnego programu Fundusze Europejskie dla Świętokrzyskiego 2021-2027</w:t>
      </w:r>
      <w:r w:rsidR="00984BBD" w:rsidRPr="00984BBD">
        <w:rPr>
          <w:rFonts w:ascii="Times New Roman" w:eastAsia="Times New Roman" w:hAnsi="Times New Roman" w:cs="Times New Roman"/>
          <w:szCs w:val="20"/>
          <w:lang w:eastAsia="en-US"/>
        </w:rPr>
        <w:t>,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 oświadczam/y, </w:t>
      </w:r>
      <w:r w:rsidRPr="00984BBD">
        <w:rPr>
          <w:rFonts w:ascii="Times New Roman" w:eastAsia="Andale Sans UI" w:hAnsi="Times New Roman" w:cs="Times New Roman"/>
          <w:b/>
          <w:bCs/>
          <w:color w:val="auto"/>
          <w:kern w:val="2"/>
          <w:szCs w:val="20"/>
          <w:u w:val="single"/>
          <w:lang w:eastAsia="ja-JP" w:bidi="fa-IR"/>
        </w:rPr>
        <w:t>że jesteśmy/nie jesteśmy*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 powiązani z Zamawiającym osobowo lub kapitałowo lub osobami upoważnionymi do zaciągania zobowiązań w imieniu Zamawiającego lub osobami wykonującymi w imieniu Zamawiającego czynności związan</w:t>
      </w:r>
      <w:r w:rsidR="001F4C9E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ych</w:t>
      </w: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 z przygotowaniem i przeprowadzeniem procedury wyboru Wykonawcy.</w:t>
      </w:r>
    </w:p>
    <w:p w14:paraId="02BA7063" w14:textId="77777777" w:rsidR="00312571" w:rsidRPr="00984BBD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 xml:space="preserve">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wykonawcą, polegające w szczególności na: </w:t>
      </w:r>
    </w:p>
    <w:p w14:paraId="4576462E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uczestniczeniu w spółce jako wspólnik spółki cywilnej lub spółki osobowej,</w:t>
      </w:r>
    </w:p>
    <w:p w14:paraId="656F1FBD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posiadaniu co najmniej 10 % udziałów lub akcji, o ile niższy próg nie wynika z przepisów prawa lub nie został określony przez IZ PO,</w:t>
      </w:r>
    </w:p>
    <w:p w14:paraId="73217C02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pełnieniu funkcji członka organu nadzorczego lub zarządzającego, prokurenta, pełnomocnika,</w:t>
      </w:r>
    </w:p>
    <w:p w14:paraId="669F5D93" w14:textId="77777777" w:rsidR="00312571" w:rsidRPr="00984BBD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pozostawaniu w związku małżeńskim, w stosunku pokrewieństwa lub powinowactwa w linii prostej, pokrewieństwa drugiego stopnia lub powinowactwa drugiego stopnia w linii bocznej lub w stosunku przysposobienia, opieki lub kurateli,</w:t>
      </w:r>
    </w:p>
    <w:p w14:paraId="0AD5AC31" w14:textId="77777777" w:rsidR="00312571" w:rsidRDefault="00312571" w:rsidP="00312571">
      <w:pPr>
        <w:pStyle w:val="Akapitzlist"/>
        <w:widowControl w:val="0"/>
        <w:numPr>
          <w:ilvl w:val="0"/>
          <w:numId w:val="1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  <w:r w:rsidRPr="00984BBD"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  <w:t>pozostawaniu z wykonawcą w takim stosunku prawnym lub faktycznym, że istnieje uzasadniona wątpliwość co do ich bezstronności lub niezależności w związku z postępowaniem o udzielenie zamówienia</w:t>
      </w:r>
    </w:p>
    <w:p w14:paraId="42C7A015" w14:textId="77777777" w:rsidR="001D051B" w:rsidRDefault="001D051B" w:rsidP="001D051B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</w:p>
    <w:p w14:paraId="07630244" w14:textId="77777777" w:rsidR="001D051B" w:rsidRPr="001D051B" w:rsidRDefault="001D051B" w:rsidP="001D051B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Cs w:val="20"/>
          <w:lang w:eastAsia="ja-JP" w:bidi="fa-IR"/>
        </w:rPr>
      </w:pPr>
    </w:p>
    <w:p w14:paraId="03AFBEB7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312571" w14:paraId="1CB6E3F9" w14:textId="77777777">
        <w:tc>
          <w:tcPr>
            <w:tcW w:w="5778" w:type="dxa"/>
            <w:hideMark/>
          </w:tcPr>
          <w:p w14:paraId="08342416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53591CE8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312571" w14:paraId="310C7C29" w14:textId="77777777">
        <w:tc>
          <w:tcPr>
            <w:tcW w:w="5778" w:type="dxa"/>
            <w:hideMark/>
          </w:tcPr>
          <w:p w14:paraId="2F548C51" w14:textId="77777777" w:rsidR="00312571" w:rsidRDefault="00312571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5997D67E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4704094F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</w:p>
    <w:p w14:paraId="00E6026E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 niewłaściwe skreślić</w:t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12F7EA90" w14:textId="77777777" w:rsidR="00312571" w:rsidRDefault="00312571" w:rsidP="00312571">
      <w:pPr>
        <w:spacing w:after="200" w:line="276" w:lineRule="auto"/>
        <w:ind w:left="0" w:firstLine="0"/>
        <w:jc w:val="left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br w:type="page"/>
      </w:r>
    </w:p>
    <w:p w14:paraId="3DE639F1" w14:textId="3FE4A1CB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lastRenderedPageBreak/>
        <w:t xml:space="preserve">         </w:t>
      </w:r>
      <w:r>
        <w:rPr>
          <w:rFonts w:ascii="Times New Roman" w:hAnsi="Times New Roman" w:cs="Times New Roman"/>
          <w:sz w:val="22"/>
        </w:rPr>
        <w:t xml:space="preserve"> </w:t>
      </w:r>
    </w:p>
    <w:p w14:paraId="44499FF4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OŚWIADCZENIE</w:t>
      </w:r>
    </w:p>
    <w:p w14:paraId="578A1F78" w14:textId="0989947C" w:rsidR="00312571" w:rsidRDefault="001D051B" w:rsidP="00312571">
      <w:pPr>
        <w:widowControl w:val="0"/>
        <w:suppressAutoHyphens/>
        <w:spacing w:after="0" w:line="240" w:lineRule="auto"/>
        <w:ind w:left="0" w:firstLine="0"/>
        <w:jc w:val="center"/>
        <w:textAlignment w:val="baseline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PRZESŁANKI WYKLUCZENIA Z POSTĘPOWANIA</w:t>
      </w:r>
    </w:p>
    <w:p w14:paraId="68E6118A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hAnsi="Times New Roman" w:cs="Times New Roman"/>
          <w:sz w:val="22"/>
        </w:rPr>
      </w:pPr>
    </w:p>
    <w:p w14:paraId="570AA116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Ja niżej podpisany(a)*:</w:t>
      </w:r>
    </w:p>
    <w:p w14:paraId="4DD29B1D" w14:textId="77777777" w:rsidR="00312571" w:rsidRDefault="00312571" w:rsidP="00312571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</w:p>
    <w:p w14:paraId="23958460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(imię i nazwisko)</w:t>
      </w:r>
    </w:p>
    <w:p w14:paraId="3A040C60" w14:textId="77777777" w:rsidR="00312571" w:rsidRDefault="00312571" w:rsidP="00312571">
      <w:pPr>
        <w:spacing w:after="160" w:line="280" w:lineRule="atLeast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działając w imieniu i na rzecz:</w:t>
      </w:r>
    </w:p>
    <w:p w14:paraId="485B8CE0" w14:textId="77777777" w:rsidR="00312571" w:rsidRDefault="00312571" w:rsidP="00312571">
      <w:pPr>
        <w:spacing w:after="0" w:line="280" w:lineRule="atLeast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</w:p>
    <w:p w14:paraId="7B384A95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(nazwa/firma/ i adres Wykonawcy)</w:t>
      </w:r>
    </w:p>
    <w:p w14:paraId="399234D5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hAnsi="Times New Roman" w:cs="Times New Roman"/>
          <w:sz w:val="22"/>
        </w:rPr>
      </w:pPr>
    </w:p>
    <w:p w14:paraId="3901AF37" w14:textId="77777777" w:rsidR="00312571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Oświadczam, że </w:t>
      </w:r>
      <w:r>
        <w:rPr>
          <w:rFonts w:ascii="Times New Roman" w:hAnsi="Times New Roman" w:cs="Times New Roman"/>
          <w:b/>
          <w:bCs/>
          <w:sz w:val="22"/>
          <w:u w:val="single"/>
        </w:rPr>
        <w:t>zachodzą/nie zachodzą*</w:t>
      </w:r>
      <w:r>
        <w:rPr>
          <w:rFonts w:ascii="Times New Roman" w:hAnsi="Times New Roman" w:cs="Times New Roman"/>
          <w:sz w:val="22"/>
        </w:rPr>
        <w:t xml:space="preserve"> w stosunku do mnie przesłanki wykluczenia </w:t>
      </w:r>
      <w:r>
        <w:rPr>
          <w:rFonts w:ascii="Times New Roman" w:hAnsi="Times New Roman" w:cs="Times New Roman"/>
          <w:sz w:val="22"/>
        </w:rPr>
        <w:br/>
        <w:t>z postępowania na podstawie art. 7 ust. 1 ustawy z dnia 13 kwietnia 2022 r. o szczególnych rozwiązaniach w zakresie przeciwdziałania wspieraniu agresji na Ukrainę oraz służących ochronie bezpieczeństwa narodowego (Dz.U. 2022 poz. 835).</w:t>
      </w:r>
    </w:p>
    <w:p w14:paraId="10AB90AC" w14:textId="77777777" w:rsidR="00312571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>Zgodnie z treścią art. 7 ust. 1 ustawy z dnia 13 kwietnia 2022 r. o szczególnych rozwiązaniach w zakresie przeciwdziałania wspieraniu agresji na Ukrainę oraz służących ochronie bezpieczeństwa narodowego, zwanej dalej „ustawą”, z postępowania o udzielenie zamówienia publicznego lub konkursu wyklucza się:</w:t>
      </w:r>
    </w:p>
    <w:p w14:paraId="20D9D919" w14:textId="77777777" w:rsidR="00312571" w:rsidRDefault="00312571" w:rsidP="00312571">
      <w:pPr>
        <w:pStyle w:val="Akapitzlist"/>
        <w:widowControl w:val="0"/>
        <w:numPr>
          <w:ilvl w:val="0"/>
          <w:numId w:val="2"/>
        </w:numPr>
        <w:suppressAutoHyphens/>
        <w:spacing w:after="0" w:line="276" w:lineRule="auto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wykonawcę wymienionego w wykazach określonych w rozporządzeniu 765/2006 i rozporządzeniu 269/2014 albo wpisanego na listę na podstawie decyzji w sprawie wpisu na listę rozstrzygającej </w:t>
      </w:r>
      <w:r>
        <w:rPr>
          <w:rFonts w:ascii="Times New Roman" w:hAnsi="Times New Roman" w:cs="Times New Roman"/>
          <w:sz w:val="22"/>
        </w:rPr>
        <w:br/>
        <w:t>o zastosowaniu środka, o którym mowa w art. 1 pkt 3 ustawy;</w:t>
      </w:r>
    </w:p>
    <w:p w14:paraId="606A59EA" w14:textId="77777777" w:rsidR="00312571" w:rsidRDefault="00312571" w:rsidP="00312571">
      <w:pPr>
        <w:pStyle w:val="Akapitzlist"/>
        <w:widowControl w:val="0"/>
        <w:numPr>
          <w:ilvl w:val="0"/>
          <w:numId w:val="2"/>
        </w:numPr>
        <w:suppressAutoHyphens/>
        <w:spacing w:after="0" w:line="276" w:lineRule="auto"/>
        <w:textAlignment w:val="baseline"/>
        <w:rPr>
          <w:rFonts w:ascii="Times New Roman" w:hAnsi="Times New Roman" w:cs="Times New Roman"/>
          <w:sz w:val="22"/>
        </w:rPr>
      </w:pPr>
      <w:r>
        <w:rPr>
          <w:rFonts w:ascii="Times New Roman" w:hAnsi="Times New Roman" w:cs="Times New Roman"/>
          <w:sz w:val="22"/>
        </w:rPr>
        <w:t xml:space="preserve">wykonawcę, którego beneficjentem rzeczywistym w rozumieniu ustawy z dnia 1 marca 2018 r. </w:t>
      </w:r>
      <w:r>
        <w:rPr>
          <w:rFonts w:ascii="Times New Roman" w:hAnsi="Times New Roman" w:cs="Times New Roman"/>
          <w:sz w:val="22"/>
        </w:rPr>
        <w:br/>
        <w:t>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6B084AEF" w14:textId="77777777" w:rsidR="00312571" w:rsidRDefault="00312571" w:rsidP="00312571">
      <w:pPr>
        <w:pStyle w:val="Akapitzlist"/>
        <w:widowControl w:val="0"/>
        <w:numPr>
          <w:ilvl w:val="0"/>
          <w:numId w:val="2"/>
        </w:numPr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hAnsi="Times New Roman" w:cs="Times New Roman"/>
          <w:sz w:val="22"/>
        </w:rPr>
        <w:t>wykonawcę,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170E1B39" w14:textId="77777777" w:rsidR="00312571" w:rsidRDefault="00312571" w:rsidP="00312571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312571" w14:paraId="50ADDFA3" w14:textId="77777777" w:rsidTr="00984BBD">
        <w:tc>
          <w:tcPr>
            <w:tcW w:w="4473" w:type="dxa"/>
            <w:hideMark/>
          </w:tcPr>
          <w:p w14:paraId="6317BB75" w14:textId="77F7C300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………….…..……………</w:t>
            </w:r>
          </w:p>
        </w:tc>
        <w:tc>
          <w:tcPr>
            <w:tcW w:w="4597" w:type="dxa"/>
            <w:hideMark/>
          </w:tcPr>
          <w:p w14:paraId="207F5A09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312571" w14:paraId="79E1B658" w14:textId="77777777" w:rsidTr="00984BBD">
        <w:tc>
          <w:tcPr>
            <w:tcW w:w="4473" w:type="dxa"/>
            <w:hideMark/>
          </w:tcPr>
          <w:p w14:paraId="39695E49" w14:textId="77777777" w:rsidR="00312571" w:rsidRDefault="00312571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597" w:type="dxa"/>
            <w:hideMark/>
          </w:tcPr>
          <w:p w14:paraId="1A52E9D8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631D349E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72788BE7" w14:textId="77777777" w:rsidR="00312571" w:rsidRDefault="00312571" w:rsidP="00312571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</w:t>
      </w:r>
      <w:bookmarkStart w:id="2" w:name="_Hlk176344572"/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 niewłaściwe skreślić</w:t>
      </w:r>
      <w:bookmarkEnd w:id="2"/>
    </w:p>
    <w:p w14:paraId="159C1C73" w14:textId="77777777" w:rsidR="00312571" w:rsidRDefault="00312571" w:rsidP="00312571">
      <w:pPr>
        <w:spacing w:after="200" w:line="276" w:lineRule="auto"/>
        <w:ind w:left="0" w:firstLine="0"/>
        <w:jc w:val="center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20FC2140" w14:textId="77777777" w:rsidR="00312571" w:rsidRDefault="00312571" w:rsidP="00312571">
      <w:pPr>
        <w:spacing w:after="0" w:line="276" w:lineRule="auto"/>
        <w:ind w:left="0" w:firstLine="0"/>
        <w:jc w:val="center"/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lastRenderedPageBreak/>
        <w:t>OŚWIADCZENIE</w:t>
      </w:r>
    </w:p>
    <w:p w14:paraId="039453F1" w14:textId="77777777" w:rsidR="00312571" w:rsidRDefault="00312571" w:rsidP="00312571">
      <w:pPr>
        <w:spacing w:after="0" w:line="276" w:lineRule="auto"/>
        <w:ind w:left="0" w:firstLine="0"/>
        <w:contextualSpacing/>
        <w:jc w:val="center"/>
        <w:rPr>
          <w:rFonts w:ascii="Times New Roman" w:eastAsia="Calibri" w:hAnsi="Times New Roman" w:cs="Times New Roman"/>
          <w:b/>
          <w:bCs/>
          <w:sz w:val="22"/>
          <w:lang w:eastAsia="en-US"/>
        </w:rPr>
      </w:pP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lang w:eastAsia="ja-JP" w:bidi="fa-IR"/>
        </w:rPr>
        <w:t>DOTYCZCE POTENCJAŁU EKONOMICZNEGO, FINANSOWY I TECHNICZNEGO</w:t>
      </w:r>
    </w:p>
    <w:p w14:paraId="6C650729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</w:p>
    <w:p w14:paraId="7AD09C16" w14:textId="77777777" w:rsidR="00312571" w:rsidRDefault="00312571" w:rsidP="00312571">
      <w:pPr>
        <w:tabs>
          <w:tab w:val="left" w:pos="2820"/>
        </w:tabs>
        <w:spacing w:after="160" w:line="276" w:lineRule="auto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Ja niżej podpisany(a)*:</w:t>
      </w:r>
    </w:p>
    <w:p w14:paraId="30010349" w14:textId="77777777" w:rsidR="00312571" w:rsidRDefault="00312571" w:rsidP="00312571">
      <w:pPr>
        <w:spacing w:after="0" w:line="240" w:lineRule="auto"/>
        <w:ind w:left="0" w:firstLine="0"/>
        <w:jc w:val="center"/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i/>
          <w:color w:val="auto"/>
          <w:sz w:val="22"/>
          <w:u w:val="dotted"/>
          <w:lang w:eastAsia="en-US"/>
        </w:rPr>
        <w:tab/>
      </w:r>
    </w:p>
    <w:p w14:paraId="31E7D4C6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(imię i nazwisko)</w:t>
      </w:r>
    </w:p>
    <w:p w14:paraId="25DA6DD3" w14:textId="77777777" w:rsidR="00312571" w:rsidRDefault="00312571" w:rsidP="00312571">
      <w:pPr>
        <w:spacing w:after="160" w:line="280" w:lineRule="atLeast"/>
        <w:ind w:left="0" w:firstLine="0"/>
        <w:jc w:val="left"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działając w imieniu i na rzecz:</w:t>
      </w:r>
    </w:p>
    <w:p w14:paraId="47B3EC7A" w14:textId="77777777" w:rsidR="00312571" w:rsidRDefault="00312571" w:rsidP="00312571">
      <w:pPr>
        <w:spacing w:after="0" w:line="280" w:lineRule="atLeast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  <w:r>
        <w:rPr>
          <w:rFonts w:ascii="Times New Roman" w:eastAsia="Calibri" w:hAnsi="Times New Roman" w:cs="Times New Roman"/>
          <w:b/>
          <w:bCs/>
          <w:color w:val="auto"/>
          <w:sz w:val="22"/>
          <w:u w:val="dotted"/>
          <w:lang w:eastAsia="en-US"/>
        </w:rPr>
        <w:tab/>
      </w:r>
    </w:p>
    <w:p w14:paraId="5C83E055" w14:textId="77777777" w:rsidR="00312571" w:rsidRDefault="00312571" w:rsidP="00312571">
      <w:pPr>
        <w:spacing w:after="160" w:line="280" w:lineRule="atLeast"/>
        <w:ind w:left="0" w:firstLine="0"/>
        <w:jc w:val="center"/>
        <w:rPr>
          <w:rFonts w:ascii="Times New Roman" w:eastAsia="Calibri" w:hAnsi="Times New Roman" w:cs="Times New Roman"/>
          <w:color w:val="auto"/>
          <w:sz w:val="18"/>
          <w:szCs w:val="18"/>
          <w:lang w:eastAsia="en-US"/>
        </w:rPr>
      </w:pPr>
      <w:r>
        <w:rPr>
          <w:rFonts w:ascii="Times New Roman" w:eastAsia="Calibri" w:hAnsi="Times New Roman" w:cs="Times New Roman"/>
          <w:i/>
          <w:color w:val="auto"/>
          <w:sz w:val="18"/>
          <w:szCs w:val="18"/>
          <w:lang w:eastAsia="en-US"/>
        </w:rPr>
        <w:t>(nazwa/firma/ i adres Wykonawcy)</w:t>
      </w:r>
    </w:p>
    <w:p w14:paraId="4A41F8D1" w14:textId="77777777" w:rsidR="00312571" w:rsidRDefault="00312571" w:rsidP="00312571">
      <w:pPr>
        <w:widowControl w:val="0"/>
        <w:suppressAutoHyphens/>
        <w:spacing w:after="0" w:line="280" w:lineRule="atLeast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5FF33EE5" w14:textId="69D308D8" w:rsidR="00312571" w:rsidRDefault="00312571" w:rsidP="00312571">
      <w:pPr>
        <w:widowControl w:val="0"/>
        <w:suppressAutoHyphens/>
        <w:spacing w:after="0" w:line="276" w:lineRule="auto"/>
        <w:ind w:left="0" w:firstLine="709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val="de-DE"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W związku ze złożeniem oferty w </w:t>
      </w:r>
      <w:r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>postępowaniu dotyczącym usługi „</w:t>
      </w:r>
      <w:r w:rsidR="00F271D0"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>Szkolenia zawodowe z modułem równości szans kobiet i mężczyzn</w:t>
      </w:r>
      <w:r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”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realizowanej w ramach projektu „</w:t>
      </w:r>
      <w:r w:rsidR="00984BBD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Akademia sukcesu zawodowego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” współfinansowany ze środków Europejskiego Funduszu Społecznego Plus (EFS+) w ramach Programu Regionalnego Fundusze Europejskie dla Świętokrzyskiego na lata 2021-2027</w:t>
      </w:r>
      <w:r w:rsidR="00984BBD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,</w:t>
      </w:r>
      <w:r w:rsidR="00984BBD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Priorytet FESW.10.05. Aktywni na rynku pracy</w:t>
      </w:r>
      <w:r w:rsidR="00F271D0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>,</w:t>
      </w:r>
      <w:r w:rsidR="00984BBD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Działanie FESW.10.05 Zrównoważony rynek pracy – nowa „JA</w:t>
      </w:r>
      <w:r w:rsidR="00984BBD">
        <w:rPr>
          <w:rFonts w:ascii="Times New Roman" w:eastAsia="Times New Roman" w:hAnsi="Times New Roman" w:cs="Times New Roman"/>
          <w:sz w:val="22"/>
          <w:lang w:eastAsia="en-US"/>
        </w:rPr>
        <w:t>,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, oświadczam/y*, </w:t>
      </w:r>
      <w:r>
        <w:rPr>
          <w:rFonts w:ascii="Times New Roman" w:eastAsia="Andale Sans UI" w:hAnsi="Times New Roman" w:cs="Times New Roman"/>
          <w:b/>
          <w:bCs/>
          <w:color w:val="auto"/>
          <w:kern w:val="2"/>
          <w:sz w:val="22"/>
          <w:u w:val="single"/>
          <w:lang w:eastAsia="ja-JP" w:bidi="fa-IR"/>
        </w:rPr>
        <w:t>że posiadamy/nie posiadamy*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potencjał/u* ekonomiczny/ego* oraz finansowy/ego* i techniczny/ego* niezbędnego do realizacji przedmiotu zamówienia. </w:t>
      </w:r>
    </w:p>
    <w:p w14:paraId="11C0B049" w14:textId="77777777" w:rsidR="00312571" w:rsidRDefault="00312571" w:rsidP="00312571">
      <w:pPr>
        <w:widowControl w:val="0"/>
        <w:suppressAutoHyphens/>
        <w:spacing w:after="0" w:line="360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283792E0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p w14:paraId="770A513F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61DBCEBA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4896A4B0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312571" w14:paraId="295C0A3D" w14:textId="77777777">
        <w:tc>
          <w:tcPr>
            <w:tcW w:w="5778" w:type="dxa"/>
            <w:hideMark/>
          </w:tcPr>
          <w:p w14:paraId="5638DC16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5E602443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312571" w14:paraId="4F9E855D" w14:textId="77777777">
        <w:tc>
          <w:tcPr>
            <w:tcW w:w="5778" w:type="dxa"/>
            <w:hideMark/>
          </w:tcPr>
          <w:p w14:paraId="4B018F37" w14:textId="77777777" w:rsidR="00312571" w:rsidRDefault="00312571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15E00EA5" w14:textId="77777777" w:rsidR="00312571" w:rsidRDefault="00312571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p w14:paraId="0F6F2E2F" w14:textId="77777777" w:rsidR="00312571" w:rsidRDefault="00312571" w:rsidP="00312571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374B7C0B" w14:textId="77777777" w:rsidR="00312571" w:rsidRDefault="00312571" w:rsidP="00312571">
      <w:pPr>
        <w:spacing w:after="200" w:line="276" w:lineRule="auto"/>
        <w:ind w:left="0" w:firstLine="0"/>
        <w:jc w:val="left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 xml:space="preserve">  * niewłaściwe skreślić</w:t>
      </w:r>
    </w:p>
    <w:p w14:paraId="65E289F6" w14:textId="77777777" w:rsidR="00312571" w:rsidRDefault="00312571" w:rsidP="00312571">
      <w:pPr>
        <w:widowControl w:val="0"/>
        <w:suppressAutoHyphens/>
        <w:spacing w:after="0" w:line="276" w:lineRule="auto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00CC26B7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5C6761" w14:textId="77777777" w:rsidR="00E76617" w:rsidRDefault="00E76617" w:rsidP="00087099">
      <w:pPr>
        <w:spacing w:after="0" w:line="240" w:lineRule="auto"/>
      </w:pPr>
      <w:r>
        <w:separator/>
      </w:r>
    </w:p>
  </w:endnote>
  <w:endnote w:type="continuationSeparator" w:id="0">
    <w:p w14:paraId="1B324593" w14:textId="77777777" w:rsidR="00E76617" w:rsidRDefault="00E76617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77DEF8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607BA4ED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0E174408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0272F277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0ECC74F5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54AF978C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6F55BDB5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475BBF84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25CF010C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1167F7E3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5C9D80BA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2160416E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04BAD4FC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0E89679F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</w:t>
              </w:r>
              <w:proofErr w:type="spellStart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Żeromskiego</w:t>
              </w:r>
              <w:proofErr w:type="spellEnd"/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 36, 25-370 Kielce </w:t>
              </w:r>
            </w:p>
            <w:p w14:paraId="4858E859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15D670E8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5EB62E33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2D9990CB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775483D3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AAA8DF" w14:textId="77777777" w:rsidR="00E76617" w:rsidRDefault="00E76617" w:rsidP="00087099">
      <w:pPr>
        <w:spacing w:after="0" w:line="240" w:lineRule="auto"/>
      </w:pPr>
      <w:r>
        <w:separator/>
      </w:r>
    </w:p>
  </w:footnote>
  <w:footnote w:type="continuationSeparator" w:id="0">
    <w:p w14:paraId="02F7C5EF" w14:textId="77777777" w:rsidR="00E76617" w:rsidRDefault="00E76617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4DBFEC75" w14:textId="77777777" w:rsidTr="00B91A41">
      <w:tc>
        <w:tcPr>
          <w:tcW w:w="1010" w:type="pct"/>
          <w:hideMark/>
        </w:tcPr>
        <w:p w14:paraId="2286DCD2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2AD23909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5DE2D274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61B09138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56DF198C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B8066B"/>
    <w:multiLevelType w:val="hybridMultilevel"/>
    <w:tmpl w:val="CE2E66EE"/>
    <w:lvl w:ilvl="0" w:tplc="4B76633E">
      <w:start w:val="1"/>
      <w:numFmt w:val="decimal"/>
      <w:lvlText w:val="%1."/>
      <w:lvlJc w:val="left"/>
      <w:pPr>
        <w:ind w:left="360" w:hanging="360"/>
      </w:pPr>
      <w:rPr>
        <w:b/>
        <w:bCs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CE333E3"/>
    <w:multiLevelType w:val="hybridMultilevel"/>
    <w:tmpl w:val="AC943A2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5478975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450186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2571"/>
    <w:rsid w:val="000151E7"/>
    <w:rsid w:val="0001555C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051B"/>
    <w:rsid w:val="001D6BF2"/>
    <w:rsid w:val="001E0A7B"/>
    <w:rsid w:val="001F4C9E"/>
    <w:rsid w:val="00211C5C"/>
    <w:rsid w:val="00214F36"/>
    <w:rsid w:val="00221E54"/>
    <w:rsid w:val="00253FBF"/>
    <w:rsid w:val="00275D3B"/>
    <w:rsid w:val="002D395C"/>
    <w:rsid w:val="002D69E7"/>
    <w:rsid w:val="0031057E"/>
    <w:rsid w:val="00311B3E"/>
    <w:rsid w:val="00312571"/>
    <w:rsid w:val="003457F4"/>
    <w:rsid w:val="00353333"/>
    <w:rsid w:val="00357DA6"/>
    <w:rsid w:val="00360CC3"/>
    <w:rsid w:val="003614FC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F7E04"/>
    <w:rsid w:val="00505812"/>
    <w:rsid w:val="00565730"/>
    <w:rsid w:val="00591920"/>
    <w:rsid w:val="005C5771"/>
    <w:rsid w:val="005E275F"/>
    <w:rsid w:val="00613791"/>
    <w:rsid w:val="0062562A"/>
    <w:rsid w:val="0064164A"/>
    <w:rsid w:val="006B54CC"/>
    <w:rsid w:val="006D3A64"/>
    <w:rsid w:val="006D5DC7"/>
    <w:rsid w:val="006E1D59"/>
    <w:rsid w:val="006E322A"/>
    <w:rsid w:val="006F36B4"/>
    <w:rsid w:val="007029A8"/>
    <w:rsid w:val="007167A7"/>
    <w:rsid w:val="00721531"/>
    <w:rsid w:val="00726CBD"/>
    <w:rsid w:val="007340CC"/>
    <w:rsid w:val="00775446"/>
    <w:rsid w:val="007A1EF8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61AC9"/>
    <w:rsid w:val="00966F6A"/>
    <w:rsid w:val="009717FD"/>
    <w:rsid w:val="0097579C"/>
    <w:rsid w:val="00984BBD"/>
    <w:rsid w:val="009A1006"/>
    <w:rsid w:val="009C5938"/>
    <w:rsid w:val="009D3AB9"/>
    <w:rsid w:val="00A206CA"/>
    <w:rsid w:val="00A31F7C"/>
    <w:rsid w:val="00A65389"/>
    <w:rsid w:val="00A902FF"/>
    <w:rsid w:val="00AB345D"/>
    <w:rsid w:val="00B30257"/>
    <w:rsid w:val="00B45E8E"/>
    <w:rsid w:val="00B66512"/>
    <w:rsid w:val="00B8079A"/>
    <w:rsid w:val="00B900C8"/>
    <w:rsid w:val="00B91A41"/>
    <w:rsid w:val="00BA4D42"/>
    <w:rsid w:val="00BD2829"/>
    <w:rsid w:val="00BD5ED2"/>
    <w:rsid w:val="00BF18A3"/>
    <w:rsid w:val="00BF5B60"/>
    <w:rsid w:val="00BF7161"/>
    <w:rsid w:val="00C05427"/>
    <w:rsid w:val="00C06D31"/>
    <w:rsid w:val="00C563A1"/>
    <w:rsid w:val="00C62186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C057D"/>
    <w:rsid w:val="00DC6EF2"/>
    <w:rsid w:val="00DD620C"/>
    <w:rsid w:val="00E205B2"/>
    <w:rsid w:val="00E238EE"/>
    <w:rsid w:val="00E607EE"/>
    <w:rsid w:val="00E61716"/>
    <w:rsid w:val="00E74105"/>
    <w:rsid w:val="00E76617"/>
    <w:rsid w:val="00E80052"/>
    <w:rsid w:val="00E843D0"/>
    <w:rsid w:val="00E871BE"/>
    <w:rsid w:val="00ED2CF4"/>
    <w:rsid w:val="00EE4413"/>
    <w:rsid w:val="00EE5609"/>
    <w:rsid w:val="00EF42CF"/>
    <w:rsid w:val="00F11635"/>
    <w:rsid w:val="00F271D0"/>
    <w:rsid w:val="00F45D04"/>
    <w:rsid w:val="00F8229C"/>
    <w:rsid w:val="00F91CDF"/>
    <w:rsid w:val="00F94B5C"/>
    <w:rsid w:val="00F951E5"/>
    <w:rsid w:val="00FB6DA1"/>
    <w:rsid w:val="00FD362E"/>
    <w:rsid w:val="00FE4F17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DB0DDFB"/>
  <w15:docId w15:val="{96FF48B4-0212-41BB-B617-C7D4D0102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12571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1</TotalTime>
  <Pages>3</Pages>
  <Words>815</Words>
  <Characters>4891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3</cp:revision>
  <cp:lastPrinted>2023-11-03T13:21:00Z</cp:lastPrinted>
  <dcterms:created xsi:type="dcterms:W3CDTF">2026-04-28T08:42:00Z</dcterms:created>
  <dcterms:modified xsi:type="dcterms:W3CDTF">2026-04-28T08:43:00Z</dcterms:modified>
</cp:coreProperties>
</file>